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  <w:gridCol w:w="4785"/>
      </w:tblGrid>
      <w:tr w:rsidR="0075343F" w:rsidTr="0009218D">
        <w:tc>
          <w:tcPr>
            <w:tcW w:w="4786" w:type="dxa"/>
          </w:tcPr>
          <w:p w:rsidR="0075343F" w:rsidRDefault="0075343F" w:rsidP="0009218D">
            <w:pPr>
              <w:jc w:val="center"/>
            </w:pPr>
            <w:r>
              <w:t>Задание</w:t>
            </w:r>
          </w:p>
        </w:tc>
        <w:tc>
          <w:tcPr>
            <w:tcW w:w="4785" w:type="dxa"/>
          </w:tcPr>
          <w:p w:rsidR="0075343F" w:rsidRDefault="0075343F" w:rsidP="0009218D">
            <w:pPr>
              <w:jc w:val="center"/>
            </w:pPr>
            <w:r>
              <w:t>Ответ</w:t>
            </w:r>
          </w:p>
        </w:tc>
      </w:tr>
      <w:tr w:rsidR="0075343F" w:rsidTr="0009218D">
        <w:tc>
          <w:tcPr>
            <w:tcW w:w="9571" w:type="dxa"/>
            <w:gridSpan w:val="2"/>
          </w:tcPr>
          <w:p w:rsidR="0075343F" w:rsidRPr="00043DB2" w:rsidRDefault="0075343F" w:rsidP="0009218D">
            <w:pPr>
              <w:jc w:val="center"/>
            </w:pPr>
            <w:smartTag w:uri="urn:schemas-microsoft-com:office:smarttags" w:element="place">
              <w:r w:rsidRPr="0009218D">
                <w:rPr>
                  <w:lang w:val="en-US"/>
                </w:rPr>
                <w:t>I</w:t>
              </w:r>
              <w:r>
                <w:t>.</w:t>
              </w:r>
            </w:smartTag>
            <w:r>
              <w:t xml:space="preserve"> Отметьте один или несколько вариантов ответов</w:t>
            </w:r>
          </w:p>
        </w:tc>
      </w:tr>
      <w:tr w:rsidR="0075343F" w:rsidTr="0009218D">
        <w:tc>
          <w:tcPr>
            <w:tcW w:w="4786" w:type="dxa"/>
          </w:tcPr>
          <w:p w:rsidR="0075343F" w:rsidRDefault="0075343F" w:rsidP="00553904">
            <w:r>
              <w:t>1. Высшую юридическую силу на территории субъекта Российской Федерации имеет:</w:t>
            </w:r>
          </w:p>
          <w:p w:rsidR="0075343F" w:rsidRDefault="0075343F" w:rsidP="00553904">
            <w:r>
              <w:t>а) Устав (Конституция) субъекта РФ;</w:t>
            </w:r>
          </w:p>
          <w:p w:rsidR="0075343F" w:rsidRDefault="0075343F" w:rsidP="00553904">
            <w:r>
              <w:t>б) Конституция РФ;</w:t>
            </w:r>
          </w:p>
          <w:p w:rsidR="0075343F" w:rsidRDefault="0075343F" w:rsidP="00553904">
            <w:r>
              <w:t>в) Всеобщая декларация прав человека;</w:t>
            </w:r>
          </w:p>
          <w:p w:rsidR="0075343F" w:rsidRDefault="0075343F" w:rsidP="00553904">
            <w:r>
              <w:t>г) Указы Президенты РФ.</w:t>
            </w:r>
          </w:p>
        </w:tc>
        <w:tc>
          <w:tcPr>
            <w:tcW w:w="4785" w:type="dxa"/>
          </w:tcPr>
          <w:p w:rsidR="0075343F" w:rsidRDefault="0075343F" w:rsidP="00553904">
            <w:r>
              <w:t>б</w:t>
            </w:r>
          </w:p>
        </w:tc>
      </w:tr>
      <w:tr w:rsidR="0075343F" w:rsidTr="0009218D">
        <w:tc>
          <w:tcPr>
            <w:tcW w:w="4786" w:type="dxa"/>
          </w:tcPr>
          <w:p w:rsidR="0075343F" w:rsidRDefault="0075343F" w:rsidP="00553904">
            <w:r>
              <w:t>2. Правоспособность возникает с момента:</w:t>
            </w:r>
          </w:p>
          <w:p w:rsidR="0075343F" w:rsidRDefault="0075343F" w:rsidP="00553904">
            <w:r>
              <w:t>а) получения паспорта;</w:t>
            </w:r>
          </w:p>
          <w:p w:rsidR="0075343F" w:rsidRDefault="0075343F" w:rsidP="00553904">
            <w:r>
              <w:t>б) достижения совершеннолетия;</w:t>
            </w:r>
          </w:p>
          <w:p w:rsidR="0075343F" w:rsidRDefault="0075343F" w:rsidP="00553904">
            <w:r>
              <w:t>в) с момента рождения;</w:t>
            </w:r>
          </w:p>
          <w:p w:rsidR="0075343F" w:rsidRDefault="0075343F" w:rsidP="00553904">
            <w:r>
              <w:t>г) с погашением судимости.</w:t>
            </w:r>
          </w:p>
        </w:tc>
        <w:tc>
          <w:tcPr>
            <w:tcW w:w="4785" w:type="dxa"/>
          </w:tcPr>
          <w:p w:rsidR="0075343F" w:rsidRDefault="0075343F" w:rsidP="00553904">
            <w:r>
              <w:t>в</w:t>
            </w:r>
          </w:p>
        </w:tc>
      </w:tr>
      <w:tr w:rsidR="0075343F" w:rsidTr="0009218D">
        <w:tc>
          <w:tcPr>
            <w:tcW w:w="4786" w:type="dxa"/>
          </w:tcPr>
          <w:p w:rsidR="0075343F" w:rsidRDefault="0075343F" w:rsidP="00553904">
            <w:r>
              <w:t>3. Сколько существует форм правления государством:</w:t>
            </w:r>
          </w:p>
          <w:p w:rsidR="0075343F" w:rsidRDefault="0075343F" w:rsidP="00553904">
            <w:r>
              <w:t>а) 3;</w:t>
            </w:r>
          </w:p>
          <w:p w:rsidR="0075343F" w:rsidRDefault="0075343F" w:rsidP="00553904">
            <w:r>
              <w:t>б) 4;</w:t>
            </w:r>
          </w:p>
          <w:p w:rsidR="0075343F" w:rsidRDefault="0075343F" w:rsidP="00553904">
            <w:r>
              <w:t>в) 2;</w:t>
            </w:r>
          </w:p>
          <w:p w:rsidR="0075343F" w:rsidRDefault="0075343F" w:rsidP="00381029">
            <w:r>
              <w:t>г) нет правильного варианта ответа.</w:t>
            </w:r>
          </w:p>
        </w:tc>
        <w:tc>
          <w:tcPr>
            <w:tcW w:w="4785" w:type="dxa"/>
          </w:tcPr>
          <w:p w:rsidR="0075343F" w:rsidRDefault="0075343F" w:rsidP="00553904">
            <w:r>
              <w:t>в</w:t>
            </w:r>
          </w:p>
        </w:tc>
      </w:tr>
      <w:tr w:rsidR="0075343F" w:rsidTr="0009218D">
        <w:tc>
          <w:tcPr>
            <w:tcW w:w="4786" w:type="dxa"/>
          </w:tcPr>
          <w:p w:rsidR="0075343F" w:rsidRDefault="0075343F" w:rsidP="00553904">
            <w:r>
              <w:t>4. Вся власть в РФ делится на:</w:t>
            </w:r>
          </w:p>
          <w:p w:rsidR="0075343F" w:rsidRDefault="0075343F" w:rsidP="00553904">
            <w:r>
              <w:t>а) правительственную, президентскую и судебную;</w:t>
            </w:r>
          </w:p>
          <w:p w:rsidR="0075343F" w:rsidRDefault="0075343F" w:rsidP="00553904">
            <w:r>
              <w:t>б) законодательную, президентскую и судебную;</w:t>
            </w:r>
          </w:p>
          <w:p w:rsidR="0075343F" w:rsidRDefault="0075343F" w:rsidP="00553904">
            <w:r>
              <w:t>в) законодательную, исполнительную и контрольную;</w:t>
            </w:r>
          </w:p>
          <w:p w:rsidR="0075343F" w:rsidRDefault="0075343F" w:rsidP="004F5C7A">
            <w:r>
              <w:t>г) законодательную, исполнительную и судебную.</w:t>
            </w:r>
          </w:p>
        </w:tc>
        <w:tc>
          <w:tcPr>
            <w:tcW w:w="4785" w:type="dxa"/>
          </w:tcPr>
          <w:p w:rsidR="0075343F" w:rsidRDefault="0075343F" w:rsidP="00553904">
            <w:r>
              <w:t>г</w:t>
            </w:r>
          </w:p>
        </w:tc>
      </w:tr>
      <w:tr w:rsidR="0075343F" w:rsidTr="0009218D">
        <w:tc>
          <w:tcPr>
            <w:tcW w:w="4786" w:type="dxa"/>
          </w:tcPr>
          <w:p w:rsidR="0075343F" w:rsidRDefault="0075343F" w:rsidP="00553904">
            <w:r>
              <w:t>5. Чрезвычайное положение на территории РФ вводится;</w:t>
            </w:r>
          </w:p>
          <w:p w:rsidR="0075343F" w:rsidRDefault="0075343F" w:rsidP="00553904">
            <w:r>
              <w:t>а) Президентом РФ;</w:t>
            </w:r>
          </w:p>
          <w:p w:rsidR="0075343F" w:rsidRDefault="0075343F" w:rsidP="00553904">
            <w:r>
              <w:t>б) Правительством РФ;</w:t>
            </w:r>
          </w:p>
          <w:p w:rsidR="0075343F" w:rsidRDefault="0075343F" w:rsidP="00553904">
            <w:r>
              <w:t>в) Конституционным судом РФ;</w:t>
            </w:r>
          </w:p>
          <w:p w:rsidR="0075343F" w:rsidRDefault="0075343F" w:rsidP="00553904">
            <w:r>
              <w:t>г) Государственной Думой РФ.</w:t>
            </w:r>
          </w:p>
        </w:tc>
        <w:tc>
          <w:tcPr>
            <w:tcW w:w="4785" w:type="dxa"/>
          </w:tcPr>
          <w:p w:rsidR="0075343F" w:rsidRDefault="0075343F" w:rsidP="00553904">
            <w:r>
              <w:t>а</w:t>
            </w:r>
          </w:p>
        </w:tc>
      </w:tr>
      <w:tr w:rsidR="0075343F" w:rsidTr="0009218D">
        <w:tc>
          <w:tcPr>
            <w:tcW w:w="4786" w:type="dxa"/>
          </w:tcPr>
          <w:p w:rsidR="0075343F" w:rsidRDefault="0075343F" w:rsidP="00553904">
            <w:r>
              <w:t>6. С достижением, какого возраста можно баллотироваться в депутаты:</w:t>
            </w:r>
          </w:p>
          <w:p w:rsidR="0075343F" w:rsidRDefault="0075343F" w:rsidP="00553904">
            <w:r>
              <w:t>а) 25;</w:t>
            </w:r>
          </w:p>
          <w:p w:rsidR="0075343F" w:rsidRDefault="0075343F" w:rsidP="00553904">
            <w:r>
              <w:t>б) 21;</w:t>
            </w:r>
          </w:p>
          <w:p w:rsidR="0075343F" w:rsidRDefault="0075343F" w:rsidP="00553904">
            <w:r>
              <w:t>в) 18;</w:t>
            </w:r>
          </w:p>
          <w:p w:rsidR="0075343F" w:rsidRDefault="0075343F" w:rsidP="004F5C7A">
            <w:r>
              <w:t>г) 35.</w:t>
            </w:r>
          </w:p>
        </w:tc>
        <w:tc>
          <w:tcPr>
            <w:tcW w:w="4785" w:type="dxa"/>
          </w:tcPr>
          <w:p w:rsidR="0075343F" w:rsidRDefault="0075343F" w:rsidP="00553904">
            <w:r>
              <w:t>б</w:t>
            </w:r>
          </w:p>
        </w:tc>
      </w:tr>
      <w:tr w:rsidR="0075343F" w:rsidTr="0009218D">
        <w:tc>
          <w:tcPr>
            <w:tcW w:w="4786" w:type="dxa"/>
          </w:tcPr>
          <w:p w:rsidR="0075343F" w:rsidRDefault="0075343F" w:rsidP="00553904">
            <w:r>
              <w:t>7. Назовите город (а) федерального значения:</w:t>
            </w:r>
          </w:p>
          <w:p w:rsidR="0075343F" w:rsidRDefault="0075343F" w:rsidP="00553904">
            <w:r>
              <w:t>а) Москва;</w:t>
            </w:r>
          </w:p>
          <w:p w:rsidR="0075343F" w:rsidRDefault="0075343F" w:rsidP="00553904">
            <w:r>
              <w:t>б) Москва и Екатеринбург;</w:t>
            </w:r>
          </w:p>
          <w:p w:rsidR="0075343F" w:rsidRDefault="0075343F" w:rsidP="00553904">
            <w:r>
              <w:t>в) Москва и Санкт-Петербург;</w:t>
            </w:r>
          </w:p>
          <w:p w:rsidR="0075343F" w:rsidRDefault="0075343F" w:rsidP="00CF6A99">
            <w:r>
              <w:t>г) Санкт-Петербург.</w:t>
            </w:r>
          </w:p>
        </w:tc>
        <w:tc>
          <w:tcPr>
            <w:tcW w:w="4785" w:type="dxa"/>
          </w:tcPr>
          <w:p w:rsidR="0075343F" w:rsidRDefault="0075343F" w:rsidP="00553904">
            <w:r>
              <w:t>в</w:t>
            </w:r>
          </w:p>
        </w:tc>
      </w:tr>
      <w:tr w:rsidR="0075343F" w:rsidTr="0009218D">
        <w:tc>
          <w:tcPr>
            <w:tcW w:w="4786" w:type="dxa"/>
          </w:tcPr>
          <w:p w:rsidR="0075343F" w:rsidRDefault="0075343F" w:rsidP="00553904">
            <w:r>
              <w:t>8. С какого возраста, по общему правилу, наступает уголовная ответственность;</w:t>
            </w:r>
          </w:p>
          <w:p w:rsidR="0075343F" w:rsidRDefault="0075343F" w:rsidP="00553904">
            <w:r>
              <w:t>а) 14 лет;</w:t>
            </w:r>
          </w:p>
          <w:p w:rsidR="0075343F" w:rsidRDefault="0075343F" w:rsidP="00553904">
            <w:r>
              <w:t>б) 16 лет;</w:t>
            </w:r>
          </w:p>
          <w:p w:rsidR="0075343F" w:rsidRDefault="0075343F" w:rsidP="00553904">
            <w:r>
              <w:t>в) 18 лет;</w:t>
            </w:r>
          </w:p>
          <w:p w:rsidR="0075343F" w:rsidRDefault="0075343F" w:rsidP="00CF6A99">
            <w:r>
              <w:t>г) 25 лет.</w:t>
            </w:r>
          </w:p>
        </w:tc>
        <w:tc>
          <w:tcPr>
            <w:tcW w:w="4785" w:type="dxa"/>
          </w:tcPr>
          <w:p w:rsidR="0075343F" w:rsidRDefault="0075343F" w:rsidP="00553904">
            <w:r>
              <w:t>б</w:t>
            </w:r>
          </w:p>
        </w:tc>
      </w:tr>
      <w:tr w:rsidR="0075343F" w:rsidTr="0009218D">
        <w:tc>
          <w:tcPr>
            <w:tcW w:w="4786" w:type="dxa"/>
          </w:tcPr>
          <w:p w:rsidR="0075343F" w:rsidRDefault="0075343F" w:rsidP="00553904">
            <w:r>
              <w:t>9.Кто является главнокомандующим РФ:</w:t>
            </w:r>
          </w:p>
          <w:p w:rsidR="0075343F" w:rsidRDefault="0075343F" w:rsidP="00553904">
            <w:r>
              <w:t>а) Министр обороны РФ;</w:t>
            </w:r>
          </w:p>
          <w:p w:rsidR="0075343F" w:rsidRDefault="0075343F" w:rsidP="00553904">
            <w:r>
              <w:t>б) Председатель Правительства РФ;</w:t>
            </w:r>
          </w:p>
          <w:p w:rsidR="0075343F" w:rsidRDefault="0075343F" w:rsidP="00553904">
            <w:r>
              <w:t>в) Президент РФ;</w:t>
            </w:r>
          </w:p>
          <w:p w:rsidR="0075343F" w:rsidRDefault="0075343F" w:rsidP="00CF6A99">
            <w:r>
              <w:t>г) Генеральный прокурор РФ.</w:t>
            </w:r>
          </w:p>
        </w:tc>
        <w:tc>
          <w:tcPr>
            <w:tcW w:w="4785" w:type="dxa"/>
          </w:tcPr>
          <w:p w:rsidR="0075343F" w:rsidRDefault="0075343F" w:rsidP="00553904">
            <w:r>
              <w:t>в</w:t>
            </w:r>
          </w:p>
        </w:tc>
      </w:tr>
      <w:tr w:rsidR="0075343F" w:rsidTr="0009218D">
        <w:tc>
          <w:tcPr>
            <w:tcW w:w="4786" w:type="dxa"/>
          </w:tcPr>
          <w:p w:rsidR="0075343F" w:rsidRDefault="0075343F" w:rsidP="00553904">
            <w:r>
              <w:t>10. Не являются источниками права в РФ:</w:t>
            </w:r>
          </w:p>
          <w:p w:rsidR="0075343F" w:rsidRDefault="0075343F" w:rsidP="00553904">
            <w:r>
              <w:t>а) нормативно-правовые акты;</w:t>
            </w:r>
          </w:p>
          <w:p w:rsidR="0075343F" w:rsidRDefault="0075343F" w:rsidP="00553904">
            <w:r>
              <w:t>б) правовые обычаи;</w:t>
            </w:r>
          </w:p>
          <w:p w:rsidR="0075343F" w:rsidRDefault="0075343F" w:rsidP="00553904">
            <w:r>
              <w:t>в) судебные прецеденты;</w:t>
            </w:r>
          </w:p>
          <w:p w:rsidR="0075343F" w:rsidRDefault="0075343F" w:rsidP="00553904">
            <w:r>
              <w:t>г) общепризнанные принципы и нормы международного права.</w:t>
            </w:r>
          </w:p>
        </w:tc>
        <w:tc>
          <w:tcPr>
            <w:tcW w:w="4785" w:type="dxa"/>
          </w:tcPr>
          <w:p w:rsidR="0075343F" w:rsidRDefault="0075343F" w:rsidP="00553904">
            <w:r>
              <w:t>в</w:t>
            </w:r>
          </w:p>
        </w:tc>
      </w:tr>
      <w:tr w:rsidR="0075343F" w:rsidTr="0009218D">
        <w:tc>
          <w:tcPr>
            <w:tcW w:w="4786" w:type="dxa"/>
          </w:tcPr>
          <w:p w:rsidR="0075343F" w:rsidRDefault="0075343F" w:rsidP="00553904">
            <w:r>
              <w:t>11. Судьи Конституционного суда РФ:</w:t>
            </w:r>
          </w:p>
          <w:p w:rsidR="0075343F" w:rsidRDefault="0075343F" w:rsidP="00553904">
            <w:r>
              <w:t>а) назначаются на 7 лет;</w:t>
            </w:r>
          </w:p>
          <w:p w:rsidR="0075343F" w:rsidRDefault="0075343F" w:rsidP="00553904">
            <w:r>
              <w:t>б)  назначаются на 5 лет;</w:t>
            </w:r>
          </w:p>
          <w:p w:rsidR="0075343F" w:rsidRDefault="0075343F" w:rsidP="00553904">
            <w:r>
              <w:t>в) несменяемы;</w:t>
            </w:r>
          </w:p>
          <w:p w:rsidR="0075343F" w:rsidRDefault="0075343F" w:rsidP="00CF6A99">
            <w:r>
              <w:t>г)  назначаются на 15 лет.</w:t>
            </w:r>
          </w:p>
        </w:tc>
        <w:tc>
          <w:tcPr>
            <w:tcW w:w="4785" w:type="dxa"/>
          </w:tcPr>
          <w:p w:rsidR="0075343F" w:rsidRDefault="0075343F" w:rsidP="00553904">
            <w:r>
              <w:t>в</w:t>
            </w:r>
          </w:p>
        </w:tc>
      </w:tr>
      <w:tr w:rsidR="0075343F" w:rsidTr="0009218D">
        <w:tc>
          <w:tcPr>
            <w:tcW w:w="4786" w:type="dxa"/>
          </w:tcPr>
          <w:p w:rsidR="0075343F" w:rsidRDefault="0075343F" w:rsidP="00553904">
            <w:r>
              <w:t>12. Срок полномочий Президента РФ:</w:t>
            </w:r>
          </w:p>
          <w:p w:rsidR="0075343F" w:rsidRDefault="0075343F" w:rsidP="00553904">
            <w:r>
              <w:t>а) 4;</w:t>
            </w:r>
          </w:p>
          <w:p w:rsidR="0075343F" w:rsidRDefault="0075343F" w:rsidP="00553904">
            <w:r>
              <w:t>б) 5;</w:t>
            </w:r>
          </w:p>
          <w:p w:rsidR="0075343F" w:rsidRDefault="0075343F" w:rsidP="00553904">
            <w:r>
              <w:t>в) 6;</w:t>
            </w:r>
          </w:p>
          <w:p w:rsidR="0075343F" w:rsidRDefault="0075343F" w:rsidP="00CF6A99">
            <w:r>
              <w:t>г) 8.</w:t>
            </w:r>
          </w:p>
        </w:tc>
        <w:tc>
          <w:tcPr>
            <w:tcW w:w="4785" w:type="dxa"/>
          </w:tcPr>
          <w:p w:rsidR="0075343F" w:rsidRDefault="0075343F" w:rsidP="00553904">
            <w:r>
              <w:t>в</w:t>
            </w:r>
          </w:p>
        </w:tc>
      </w:tr>
      <w:tr w:rsidR="0075343F" w:rsidTr="0009218D">
        <w:tc>
          <w:tcPr>
            <w:tcW w:w="4786" w:type="dxa"/>
          </w:tcPr>
          <w:p w:rsidR="0075343F" w:rsidRDefault="0075343F" w:rsidP="00553904">
            <w:r>
              <w:t>13. Малолетним лицо является:</w:t>
            </w:r>
          </w:p>
          <w:p w:rsidR="0075343F" w:rsidRDefault="0075343F" w:rsidP="00553904">
            <w:r>
              <w:t>а) до достижения возраста 18 лет;</w:t>
            </w:r>
          </w:p>
          <w:p w:rsidR="0075343F" w:rsidRDefault="0075343F" w:rsidP="00553904">
            <w:r>
              <w:t>б) до достижения возраста 14 лет;</w:t>
            </w:r>
          </w:p>
          <w:p w:rsidR="0075343F" w:rsidRDefault="0075343F" w:rsidP="00553904">
            <w:r>
              <w:t>в) до достижения возраста 16 лет;</w:t>
            </w:r>
          </w:p>
          <w:p w:rsidR="0075343F" w:rsidRDefault="0075343F" w:rsidP="00553904">
            <w:r>
              <w:t>г) до достижения возраста 21 года.</w:t>
            </w:r>
          </w:p>
        </w:tc>
        <w:tc>
          <w:tcPr>
            <w:tcW w:w="4785" w:type="dxa"/>
          </w:tcPr>
          <w:p w:rsidR="0075343F" w:rsidRDefault="0075343F" w:rsidP="00553904">
            <w:r>
              <w:t>б</w:t>
            </w:r>
          </w:p>
        </w:tc>
      </w:tr>
      <w:tr w:rsidR="0075343F" w:rsidTr="0009218D">
        <w:tc>
          <w:tcPr>
            <w:tcW w:w="4786" w:type="dxa"/>
          </w:tcPr>
          <w:p w:rsidR="0075343F" w:rsidRDefault="0075343F" w:rsidP="00553904">
            <w:r>
              <w:t>14. Согласно Конституции РФ в России закреплена:</w:t>
            </w:r>
          </w:p>
          <w:p w:rsidR="0075343F" w:rsidRDefault="0075343F" w:rsidP="00553904">
            <w:r>
              <w:t>а) однопартийная система;</w:t>
            </w:r>
          </w:p>
          <w:p w:rsidR="0075343F" w:rsidRDefault="0075343F" w:rsidP="00553904">
            <w:r>
              <w:t>б) двухпартийная система;</w:t>
            </w:r>
          </w:p>
          <w:p w:rsidR="0075343F" w:rsidRDefault="0075343F" w:rsidP="00553904">
            <w:r>
              <w:t>в) многопартийная система;</w:t>
            </w:r>
          </w:p>
          <w:p w:rsidR="0075343F" w:rsidRDefault="0075343F" w:rsidP="00553904">
            <w:r>
              <w:t>г) нет правильного варианта ответа.</w:t>
            </w:r>
          </w:p>
        </w:tc>
        <w:tc>
          <w:tcPr>
            <w:tcW w:w="4785" w:type="dxa"/>
          </w:tcPr>
          <w:p w:rsidR="0075343F" w:rsidRDefault="0075343F" w:rsidP="00553904">
            <w:r>
              <w:t>в</w:t>
            </w:r>
          </w:p>
        </w:tc>
      </w:tr>
      <w:tr w:rsidR="0075343F" w:rsidTr="0009218D">
        <w:tc>
          <w:tcPr>
            <w:tcW w:w="4786" w:type="dxa"/>
          </w:tcPr>
          <w:p w:rsidR="0075343F" w:rsidRDefault="0075343F" w:rsidP="00553904">
            <w:r>
              <w:t>15. Что относится к подзаконным актам:</w:t>
            </w:r>
          </w:p>
          <w:p w:rsidR="0075343F" w:rsidRDefault="0075343F" w:rsidP="00553904">
            <w:r>
              <w:t>а) Указы Президента РФ;</w:t>
            </w:r>
          </w:p>
          <w:p w:rsidR="0075343F" w:rsidRDefault="0075343F" w:rsidP="00553904">
            <w:r>
              <w:t>б) Уставы, конституции субъектов РФ ;</w:t>
            </w:r>
          </w:p>
          <w:p w:rsidR="0075343F" w:rsidRDefault="0075343F" w:rsidP="00553904">
            <w:r>
              <w:t>в) Решения Конституционного Суда РФ;</w:t>
            </w:r>
          </w:p>
          <w:p w:rsidR="0075343F" w:rsidRDefault="0075343F" w:rsidP="00553904">
            <w:r>
              <w:t>г) Постановления Правительства РФ.</w:t>
            </w:r>
          </w:p>
        </w:tc>
        <w:tc>
          <w:tcPr>
            <w:tcW w:w="4785" w:type="dxa"/>
          </w:tcPr>
          <w:p w:rsidR="0075343F" w:rsidRDefault="0075343F" w:rsidP="00553904">
            <w:r>
              <w:t>а,г</w:t>
            </w:r>
          </w:p>
        </w:tc>
      </w:tr>
      <w:tr w:rsidR="0075343F" w:rsidTr="0009218D">
        <w:tc>
          <w:tcPr>
            <w:tcW w:w="4786" w:type="dxa"/>
          </w:tcPr>
          <w:p w:rsidR="0075343F" w:rsidRDefault="0075343F" w:rsidP="00553904">
            <w:r>
              <w:t>16.Какого вида субъекта не предусмотрено Конституцией РФ;</w:t>
            </w:r>
          </w:p>
          <w:p w:rsidR="0075343F" w:rsidRDefault="0075343F" w:rsidP="00553904">
            <w:r>
              <w:t>а) республика;</w:t>
            </w:r>
          </w:p>
          <w:p w:rsidR="0075343F" w:rsidRDefault="0075343F" w:rsidP="00553904">
            <w:r>
              <w:t>б) область;</w:t>
            </w:r>
          </w:p>
          <w:p w:rsidR="0075343F" w:rsidRDefault="0075343F" w:rsidP="00553904">
            <w:r>
              <w:t>в) штат;</w:t>
            </w:r>
          </w:p>
          <w:p w:rsidR="0075343F" w:rsidRDefault="0075343F" w:rsidP="004844F2">
            <w:r>
              <w:t>г) автономный округ.</w:t>
            </w:r>
          </w:p>
        </w:tc>
        <w:tc>
          <w:tcPr>
            <w:tcW w:w="4785" w:type="dxa"/>
          </w:tcPr>
          <w:p w:rsidR="0075343F" w:rsidRDefault="0075343F" w:rsidP="00553904">
            <w:r>
              <w:t>в</w:t>
            </w:r>
          </w:p>
        </w:tc>
      </w:tr>
      <w:tr w:rsidR="0075343F" w:rsidTr="0009218D">
        <w:tc>
          <w:tcPr>
            <w:tcW w:w="4786" w:type="dxa"/>
          </w:tcPr>
          <w:p w:rsidR="0075343F" w:rsidRDefault="0075343F" w:rsidP="00553904">
            <w:r>
              <w:t>17. Конституции РФ могут противоречить:</w:t>
            </w:r>
          </w:p>
          <w:p w:rsidR="0075343F" w:rsidRDefault="0075343F" w:rsidP="00553904">
            <w:r>
              <w:t>а) федеральный конституционный закон;</w:t>
            </w:r>
          </w:p>
          <w:p w:rsidR="0075343F" w:rsidRDefault="0075343F" w:rsidP="00553904">
            <w:r>
              <w:t>б) федеральный закон;</w:t>
            </w:r>
          </w:p>
          <w:p w:rsidR="0075343F" w:rsidRDefault="0075343F" w:rsidP="00553904">
            <w:r>
              <w:t>в) общепризнанные нормы и принципы международного права;</w:t>
            </w:r>
          </w:p>
          <w:p w:rsidR="0075343F" w:rsidRDefault="0075343F" w:rsidP="004844F2">
            <w:r>
              <w:t>г) нет верного варианта ответа.</w:t>
            </w:r>
          </w:p>
        </w:tc>
        <w:tc>
          <w:tcPr>
            <w:tcW w:w="4785" w:type="dxa"/>
          </w:tcPr>
          <w:p w:rsidR="0075343F" w:rsidRDefault="0075343F" w:rsidP="00553904">
            <w:r>
              <w:t>г</w:t>
            </w:r>
          </w:p>
        </w:tc>
      </w:tr>
      <w:tr w:rsidR="0075343F" w:rsidTr="0009218D">
        <w:tc>
          <w:tcPr>
            <w:tcW w:w="4786" w:type="dxa"/>
          </w:tcPr>
          <w:p w:rsidR="0075343F" w:rsidRDefault="0075343F" w:rsidP="00553904">
            <w:r>
              <w:t>18. Назовите две основных разновидности юридических норм, которые выделены на основе двух приоритетных функций права:</w:t>
            </w:r>
          </w:p>
          <w:p w:rsidR="0075343F" w:rsidRDefault="0075343F" w:rsidP="00553904">
            <w:r>
              <w:t>а) императивные и диспозитивные;</w:t>
            </w:r>
          </w:p>
          <w:p w:rsidR="0075343F" w:rsidRDefault="0075343F" w:rsidP="00553904">
            <w:r>
              <w:t>б) запрещающие и диспозитивные;</w:t>
            </w:r>
          </w:p>
          <w:p w:rsidR="0075343F" w:rsidRDefault="0075343F" w:rsidP="00553904">
            <w:r>
              <w:t>в) регулятивные и охранительные;</w:t>
            </w:r>
          </w:p>
          <w:p w:rsidR="0075343F" w:rsidRDefault="0075343F" w:rsidP="00294B18">
            <w:r>
              <w:t>г) обязывающие и охранительные.</w:t>
            </w:r>
          </w:p>
        </w:tc>
        <w:tc>
          <w:tcPr>
            <w:tcW w:w="4785" w:type="dxa"/>
          </w:tcPr>
          <w:p w:rsidR="0075343F" w:rsidRDefault="0075343F" w:rsidP="00553904">
            <w:r>
              <w:t>в</w:t>
            </w:r>
          </w:p>
        </w:tc>
      </w:tr>
      <w:tr w:rsidR="0075343F" w:rsidTr="0009218D">
        <w:tc>
          <w:tcPr>
            <w:tcW w:w="4786" w:type="dxa"/>
          </w:tcPr>
          <w:p w:rsidR="0075343F" w:rsidRDefault="0075343F" w:rsidP="00553904">
            <w:r>
              <w:t>19. Не имеют права избирать и быть избранными граждане РФ:</w:t>
            </w:r>
          </w:p>
          <w:p w:rsidR="0075343F" w:rsidRDefault="0075343F" w:rsidP="00553904">
            <w:r>
              <w:t>а) недееспособные;</w:t>
            </w:r>
          </w:p>
          <w:p w:rsidR="0075343F" w:rsidRDefault="0075343F" w:rsidP="00553904">
            <w:r>
              <w:t>б) содержащиеся в местах лишения свободы по приговору суда;</w:t>
            </w:r>
          </w:p>
          <w:p w:rsidR="0075343F" w:rsidRDefault="0075343F" w:rsidP="00553904">
            <w:r>
              <w:t xml:space="preserve">в) члены экипажа дальнего плавания;  </w:t>
            </w:r>
          </w:p>
          <w:p w:rsidR="0075343F" w:rsidRDefault="0075343F" w:rsidP="00294B18">
            <w:r>
              <w:t>г) граждане находящиеся за пределами РФ.</w:t>
            </w:r>
          </w:p>
        </w:tc>
        <w:tc>
          <w:tcPr>
            <w:tcW w:w="4785" w:type="dxa"/>
          </w:tcPr>
          <w:p w:rsidR="0075343F" w:rsidRDefault="0075343F" w:rsidP="00553904">
            <w:r>
              <w:t>а, б</w:t>
            </w:r>
          </w:p>
        </w:tc>
      </w:tr>
      <w:tr w:rsidR="0075343F" w:rsidTr="0009218D">
        <w:tc>
          <w:tcPr>
            <w:tcW w:w="4786" w:type="dxa"/>
          </w:tcPr>
          <w:p w:rsidR="0075343F" w:rsidRDefault="0075343F" w:rsidP="00553904">
            <w:r>
              <w:t>20. Какова основная классификация функций государства:</w:t>
            </w:r>
          </w:p>
          <w:p w:rsidR="0075343F" w:rsidRDefault="0075343F" w:rsidP="00553904">
            <w:r>
              <w:t>а) постоянные и временные;</w:t>
            </w:r>
          </w:p>
          <w:p w:rsidR="0075343F" w:rsidRDefault="0075343F" w:rsidP="00553904">
            <w:r>
              <w:t>б) внутренние и временные;</w:t>
            </w:r>
          </w:p>
          <w:p w:rsidR="0075343F" w:rsidRDefault="0075343F" w:rsidP="00553904">
            <w:r>
              <w:t>в) внешние и постоянные;</w:t>
            </w:r>
          </w:p>
          <w:p w:rsidR="0075343F" w:rsidRDefault="0075343F" w:rsidP="00294B18">
            <w:r>
              <w:t>г) внутренние и внешние.</w:t>
            </w:r>
          </w:p>
        </w:tc>
        <w:tc>
          <w:tcPr>
            <w:tcW w:w="4785" w:type="dxa"/>
          </w:tcPr>
          <w:p w:rsidR="0075343F" w:rsidRDefault="0075343F" w:rsidP="00553904">
            <w:r>
              <w:t>г</w:t>
            </w:r>
          </w:p>
        </w:tc>
      </w:tr>
      <w:tr w:rsidR="0075343F" w:rsidTr="0009218D">
        <w:tc>
          <w:tcPr>
            <w:tcW w:w="4786" w:type="dxa"/>
          </w:tcPr>
          <w:p w:rsidR="0075343F" w:rsidRDefault="0075343F" w:rsidP="00553904">
            <w:r>
              <w:t>21. Единое государство, внутри которого нет государственных образований, а административно-территориальные единицы не обладают политической самостоятельностью - это:</w:t>
            </w:r>
          </w:p>
          <w:p w:rsidR="0075343F" w:rsidRDefault="0075343F" w:rsidP="00553904">
            <w:r>
              <w:t>а) унитарное государство;</w:t>
            </w:r>
          </w:p>
          <w:p w:rsidR="0075343F" w:rsidRDefault="0075343F" w:rsidP="00553904">
            <w:r>
              <w:t>б) федеративное государство;</w:t>
            </w:r>
          </w:p>
          <w:p w:rsidR="0075343F" w:rsidRDefault="0075343F" w:rsidP="00553904">
            <w:r>
              <w:t>в) конфедерация;</w:t>
            </w:r>
          </w:p>
          <w:p w:rsidR="0075343F" w:rsidRDefault="0075343F" w:rsidP="00553904">
            <w:r>
              <w:t>г) альянс.</w:t>
            </w:r>
          </w:p>
        </w:tc>
        <w:tc>
          <w:tcPr>
            <w:tcW w:w="4785" w:type="dxa"/>
          </w:tcPr>
          <w:p w:rsidR="0075343F" w:rsidRDefault="0075343F" w:rsidP="00553904">
            <w:r>
              <w:t>а</w:t>
            </w:r>
          </w:p>
        </w:tc>
      </w:tr>
      <w:tr w:rsidR="0075343F" w:rsidTr="0009218D">
        <w:tc>
          <w:tcPr>
            <w:tcW w:w="4786" w:type="dxa"/>
          </w:tcPr>
          <w:p w:rsidR="0075343F" w:rsidRDefault="0075343F" w:rsidP="00553904">
            <w:r>
              <w:t>22. Объявление помилования относится к компетенции:</w:t>
            </w:r>
          </w:p>
          <w:p w:rsidR="0075343F" w:rsidRDefault="0075343F" w:rsidP="00553904">
            <w:r>
              <w:t>а) Верховного суда РФ;</w:t>
            </w:r>
          </w:p>
          <w:p w:rsidR="0075343F" w:rsidRDefault="0075343F" w:rsidP="00553904">
            <w:r>
              <w:t>б) Государственной Думы РФ;</w:t>
            </w:r>
          </w:p>
          <w:p w:rsidR="0075343F" w:rsidRDefault="0075343F" w:rsidP="00553904">
            <w:r>
              <w:t>в) Президента РФ;</w:t>
            </w:r>
          </w:p>
          <w:p w:rsidR="0075343F" w:rsidRDefault="0075343F" w:rsidP="00553904">
            <w:r>
              <w:t>г) Европейского Суда по правам человека.</w:t>
            </w:r>
          </w:p>
        </w:tc>
        <w:tc>
          <w:tcPr>
            <w:tcW w:w="4785" w:type="dxa"/>
          </w:tcPr>
          <w:p w:rsidR="0075343F" w:rsidRDefault="0075343F" w:rsidP="00553904">
            <w:r>
              <w:t>в</w:t>
            </w:r>
          </w:p>
        </w:tc>
      </w:tr>
      <w:tr w:rsidR="0075343F" w:rsidTr="0009218D">
        <w:tc>
          <w:tcPr>
            <w:tcW w:w="4786" w:type="dxa"/>
          </w:tcPr>
          <w:p w:rsidR="0075343F" w:rsidRDefault="0075343F" w:rsidP="00553904">
            <w:r>
              <w:t>23. Отделение церкви от государства является основным признаком:</w:t>
            </w:r>
          </w:p>
          <w:p w:rsidR="0075343F" w:rsidRDefault="0075343F" w:rsidP="00553904">
            <w:r>
              <w:t>а) клерикального государства;</w:t>
            </w:r>
          </w:p>
          <w:p w:rsidR="0075343F" w:rsidRDefault="0075343F" w:rsidP="00553904">
            <w:r>
              <w:t>б) теократического государства;</w:t>
            </w:r>
          </w:p>
          <w:p w:rsidR="0075343F" w:rsidRDefault="0075343F" w:rsidP="00553904">
            <w:r>
              <w:t>в) светского государства;</w:t>
            </w:r>
          </w:p>
          <w:p w:rsidR="0075343F" w:rsidRDefault="0075343F" w:rsidP="00553904">
            <w:r>
              <w:t>г) нет правильного ответа.</w:t>
            </w:r>
          </w:p>
        </w:tc>
        <w:tc>
          <w:tcPr>
            <w:tcW w:w="4785" w:type="dxa"/>
          </w:tcPr>
          <w:p w:rsidR="0075343F" w:rsidRDefault="0075343F" w:rsidP="00553904">
            <w:r>
              <w:t>В</w:t>
            </w:r>
          </w:p>
        </w:tc>
      </w:tr>
      <w:tr w:rsidR="0075343F" w:rsidTr="0009218D">
        <w:tc>
          <w:tcPr>
            <w:tcW w:w="9571" w:type="dxa"/>
            <w:gridSpan w:val="2"/>
          </w:tcPr>
          <w:p w:rsidR="0075343F" w:rsidRPr="00D11FB7" w:rsidRDefault="0075343F" w:rsidP="0009218D">
            <w:pPr>
              <w:jc w:val="center"/>
            </w:pPr>
            <w:r w:rsidRPr="0009218D">
              <w:rPr>
                <w:lang w:val="en-US"/>
              </w:rPr>
              <w:t>II</w:t>
            </w:r>
            <w:r>
              <w:t>. Установите соответствие</w:t>
            </w:r>
          </w:p>
        </w:tc>
      </w:tr>
      <w:tr w:rsidR="0075343F" w:rsidTr="0009218D">
        <w:tc>
          <w:tcPr>
            <w:tcW w:w="4786" w:type="dxa"/>
          </w:tcPr>
          <w:p w:rsidR="0075343F" w:rsidRDefault="0075343F" w:rsidP="00553904">
            <w:r>
              <w:t>24.  А. Президент РФ;</w:t>
            </w:r>
          </w:p>
          <w:p w:rsidR="0075343F" w:rsidRDefault="0075343F" w:rsidP="00553904">
            <w:r>
              <w:t xml:space="preserve">       Б.  Председатель Правительства РФ.</w:t>
            </w:r>
          </w:p>
          <w:p w:rsidR="0075343F" w:rsidRDefault="0075343F" w:rsidP="00553904">
            <w:r>
              <w:t>1) разрабатывает и представляет Государственной Думе РФ федеральный бюджет;</w:t>
            </w:r>
          </w:p>
          <w:p w:rsidR="0075343F" w:rsidRDefault="0075343F" w:rsidP="00553904">
            <w:r>
              <w:t>2) является гарантом конституции;</w:t>
            </w:r>
          </w:p>
          <w:p w:rsidR="0075343F" w:rsidRDefault="0075343F" w:rsidP="00553904">
            <w:r>
              <w:t>3) обеспечивает проведение государственной политики в области культуры, науки, образования, здравоохранения, соц. обеспечения и экологии;</w:t>
            </w:r>
          </w:p>
          <w:p w:rsidR="0075343F" w:rsidRDefault="0075343F" w:rsidP="00553904">
            <w:r>
              <w:t>4) издает указы и распоряжения;</w:t>
            </w:r>
          </w:p>
          <w:p w:rsidR="0075343F" w:rsidRDefault="0075343F" w:rsidP="00553904">
            <w:r>
              <w:t>5) является Верховным Главнокомандующим Вооруженными Силами РФ;</w:t>
            </w:r>
          </w:p>
          <w:p w:rsidR="0075343F" w:rsidRDefault="0075343F" w:rsidP="00553904">
            <w:r>
              <w:t>6) обеспечивает проведение в РФ единой финансовой, кредитной, денежной политики.</w:t>
            </w:r>
          </w:p>
          <w:p w:rsidR="0075343F" w:rsidRDefault="0075343F" w:rsidP="00553904"/>
        </w:tc>
        <w:tc>
          <w:tcPr>
            <w:tcW w:w="4785" w:type="dxa"/>
          </w:tcPr>
          <w:p w:rsidR="0075343F" w:rsidRDefault="0075343F" w:rsidP="00553904">
            <w:r>
              <w:t>А.-2,3,6</w:t>
            </w:r>
          </w:p>
          <w:p w:rsidR="0075343F" w:rsidRDefault="0075343F" w:rsidP="00553904">
            <w:r>
              <w:t>Б. -1,4,5</w:t>
            </w:r>
          </w:p>
          <w:p w:rsidR="0075343F" w:rsidRDefault="0075343F" w:rsidP="00553904"/>
        </w:tc>
      </w:tr>
      <w:tr w:rsidR="0075343F" w:rsidTr="0009218D">
        <w:tc>
          <w:tcPr>
            <w:tcW w:w="9571" w:type="dxa"/>
            <w:gridSpan w:val="2"/>
          </w:tcPr>
          <w:p w:rsidR="0075343F" w:rsidRDefault="0075343F" w:rsidP="0009218D">
            <w:pPr>
              <w:jc w:val="center"/>
            </w:pPr>
            <w:r w:rsidRPr="0009218D">
              <w:rPr>
                <w:lang w:val="en-US"/>
              </w:rPr>
              <w:t>III</w:t>
            </w:r>
            <w:r>
              <w:t>. Дайте определение</w:t>
            </w:r>
          </w:p>
        </w:tc>
      </w:tr>
      <w:tr w:rsidR="0075343F" w:rsidTr="0009218D">
        <w:tc>
          <w:tcPr>
            <w:tcW w:w="4786" w:type="dxa"/>
          </w:tcPr>
          <w:p w:rsidR="0075343F" w:rsidRDefault="0075343F" w:rsidP="00D86511">
            <w:r>
              <w:t>25. Правоспособность …</w:t>
            </w:r>
          </w:p>
        </w:tc>
        <w:tc>
          <w:tcPr>
            <w:tcW w:w="4785" w:type="dxa"/>
          </w:tcPr>
          <w:p w:rsidR="0075343F" w:rsidRDefault="0075343F" w:rsidP="00553904">
            <w:r w:rsidRPr="00D86511">
              <w:t>признанная государством способность физических лиц (граждан) и юридических лиц иметь права и нести обязанности, предусмотренные и допускаемые законом.</w:t>
            </w:r>
          </w:p>
        </w:tc>
      </w:tr>
      <w:tr w:rsidR="0075343F" w:rsidTr="0009218D">
        <w:tc>
          <w:tcPr>
            <w:tcW w:w="4786" w:type="dxa"/>
          </w:tcPr>
          <w:p w:rsidR="0075343F" w:rsidRDefault="0075343F" w:rsidP="00D86511">
            <w:r>
              <w:t>26. Судебный прецедент….</w:t>
            </w:r>
          </w:p>
        </w:tc>
        <w:tc>
          <w:tcPr>
            <w:tcW w:w="4785" w:type="dxa"/>
          </w:tcPr>
          <w:p w:rsidR="0075343F" w:rsidRDefault="0075343F" w:rsidP="00553904">
            <w:r w:rsidRPr="00D86511">
              <w:t>вынесенное судом по конкретному делу решение, обоснование которого становится правилом, обязательным для всех судов той же или низшей инстанции при разбирательстве аналогичных дел</w:t>
            </w:r>
          </w:p>
        </w:tc>
      </w:tr>
      <w:tr w:rsidR="0075343F" w:rsidTr="0009218D">
        <w:tc>
          <w:tcPr>
            <w:tcW w:w="4786" w:type="dxa"/>
          </w:tcPr>
          <w:p w:rsidR="0075343F" w:rsidRDefault="0075343F" w:rsidP="00D86511">
            <w:r>
              <w:t>27. Суд…..</w:t>
            </w:r>
          </w:p>
        </w:tc>
        <w:tc>
          <w:tcPr>
            <w:tcW w:w="4785" w:type="dxa"/>
          </w:tcPr>
          <w:p w:rsidR="0075343F" w:rsidRDefault="0075343F" w:rsidP="00553904">
            <w:r w:rsidRPr="00D86511">
              <w:t>орган, осуществляющий правосудие и выполняющий свои функции в форме разрешения уголовных дел, гражданских, трудовых и иных споров, административных и других правонарушений на основе государственного законодательства.</w:t>
            </w:r>
          </w:p>
        </w:tc>
      </w:tr>
      <w:tr w:rsidR="0075343F" w:rsidTr="0009218D">
        <w:tc>
          <w:tcPr>
            <w:tcW w:w="9571" w:type="dxa"/>
            <w:gridSpan w:val="2"/>
          </w:tcPr>
          <w:p w:rsidR="0075343F" w:rsidRDefault="0075343F" w:rsidP="0009218D">
            <w:pPr>
              <w:jc w:val="center"/>
            </w:pPr>
            <w:r w:rsidRPr="0009218D">
              <w:rPr>
                <w:lang w:val="en-US"/>
              </w:rPr>
              <w:t>IV</w:t>
            </w:r>
            <w:r>
              <w:t>. Продолжите фразу.</w:t>
            </w:r>
          </w:p>
        </w:tc>
      </w:tr>
      <w:tr w:rsidR="0075343F" w:rsidTr="0009218D">
        <w:tc>
          <w:tcPr>
            <w:tcW w:w="4786" w:type="dxa"/>
          </w:tcPr>
          <w:p w:rsidR="0075343F" w:rsidRPr="000F36FD" w:rsidRDefault="0075343F" w:rsidP="000F36FD">
            <w:r w:rsidRPr="000F36FD">
              <w:t>2</w:t>
            </w:r>
            <w:r>
              <w:t>8. ….государство, устройство и деятельность которого соответствуют воле народа, общепризнанным правам и свободам человека и гражданина</w:t>
            </w:r>
          </w:p>
        </w:tc>
        <w:tc>
          <w:tcPr>
            <w:tcW w:w="4785" w:type="dxa"/>
          </w:tcPr>
          <w:p w:rsidR="0075343F" w:rsidRDefault="0075343F" w:rsidP="00553904">
            <w:r>
              <w:t>демократическое</w:t>
            </w:r>
          </w:p>
        </w:tc>
      </w:tr>
      <w:tr w:rsidR="0075343F" w:rsidTr="0009218D">
        <w:tc>
          <w:tcPr>
            <w:tcW w:w="4786" w:type="dxa"/>
          </w:tcPr>
          <w:p w:rsidR="0075343F" w:rsidRDefault="0075343F" w:rsidP="0009218D">
            <w:pPr>
              <w:jc w:val="both"/>
            </w:pPr>
            <w:r>
              <w:t xml:space="preserve">29. </w:t>
            </w:r>
            <w:r w:rsidRPr="000F36FD">
              <w:t>Право — это совокупность установленных или санкционированных государством общеобязательных правил поведения (норм), соблюдение которых обеспечивается мерами….</w:t>
            </w:r>
          </w:p>
        </w:tc>
        <w:tc>
          <w:tcPr>
            <w:tcW w:w="4785" w:type="dxa"/>
          </w:tcPr>
          <w:p w:rsidR="0075343F" w:rsidRDefault="0075343F" w:rsidP="00553904">
            <w:r>
              <w:t>государственного принуждения</w:t>
            </w:r>
          </w:p>
        </w:tc>
      </w:tr>
      <w:tr w:rsidR="0075343F" w:rsidTr="0009218D">
        <w:tc>
          <w:tcPr>
            <w:tcW w:w="9571" w:type="dxa"/>
            <w:gridSpan w:val="2"/>
          </w:tcPr>
          <w:p w:rsidR="0075343F" w:rsidRDefault="0075343F" w:rsidP="0009218D">
            <w:pPr>
              <w:jc w:val="center"/>
            </w:pPr>
            <w:r w:rsidRPr="0009218D">
              <w:rPr>
                <w:lang w:val="en-US"/>
              </w:rPr>
              <w:t>VI</w:t>
            </w:r>
            <w:r>
              <w:t>. Переведите и соотнесите латинские выражения.</w:t>
            </w:r>
          </w:p>
        </w:tc>
      </w:tr>
      <w:tr w:rsidR="0075343F" w:rsidRPr="00705633" w:rsidTr="0009218D">
        <w:tc>
          <w:tcPr>
            <w:tcW w:w="4786" w:type="dxa"/>
          </w:tcPr>
          <w:p w:rsidR="0075343F" w:rsidRPr="006014A5" w:rsidRDefault="0075343F" w:rsidP="00553904">
            <w:pPr>
              <w:rPr>
                <w:lang w:val="en-US"/>
              </w:rPr>
            </w:pPr>
            <w:r w:rsidRPr="00E32446">
              <w:rPr>
                <w:lang w:val="en-US"/>
              </w:rPr>
              <w:t>3</w:t>
            </w:r>
            <w:r w:rsidRPr="0009218D">
              <w:rPr>
                <w:lang w:val="en-US"/>
              </w:rPr>
              <w:t>0.</w:t>
            </w:r>
            <w:r>
              <w:t>А</w:t>
            </w:r>
            <w:r w:rsidRPr="00B56251">
              <w:rPr>
                <w:lang w:val="en-US"/>
              </w:rPr>
              <w:t>.</w:t>
            </w:r>
            <w:r w:rsidRPr="0009218D">
              <w:rPr>
                <w:lang w:val="en-US"/>
              </w:rPr>
              <w:t xml:space="preserve"> O tempora, </w:t>
            </w:r>
            <w:r>
              <w:t>о</w:t>
            </w:r>
            <w:r w:rsidRPr="0009218D">
              <w:rPr>
                <w:lang w:val="en-US"/>
              </w:rPr>
              <w:t xml:space="preserve"> mores;</w:t>
            </w:r>
          </w:p>
          <w:p w:rsidR="0075343F" w:rsidRPr="0009218D" w:rsidRDefault="0075343F" w:rsidP="00553904">
            <w:pPr>
              <w:rPr>
                <w:lang w:val="en-US"/>
              </w:rPr>
            </w:pPr>
            <w:r>
              <w:t>Б</w:t>
            </w:r>
            <w:r w:rsidRPr="0009218D">
              <w:rPr>
                <w:lang w:val="en-US"/>
              </w:rPr>
              <w:t xml:space="preserve">. </w:t>
            </w:r>
            <w:r w:rsidRPr="00E32446">
              <w:rPr>
                <w:lang w:val="en-US"/>
              </w:rPr>
              <w:t>Alma mater;</w:t>
            </w:r>
          </w:p>
          <w:p w:rsidR="0075343F" w:rsidRPr="0009218D" w:rsidRDefault="0075343F" w:rsidP="00553904">
            <w:pPr>
              <w:rPr>
                <w:lang w:val="en-US"/>
              </w:rPr>
            </w:pPr>
            <w:r>
              <w:t>В</w:t>
            </w:r>
            <w:r w:rsidRPr="0009218D">
              <w:rPr>
                <w:lang w:val="en-US"/>
              </w:rPr>
              <w:t>. Bene placito;</w:t>
            </w:r>
          </w:p>
          <w:p w:rsidR="0075343F" w:rsidRPr="006014A5" w:rsidRDefault="0075343F" w:rsidP="00553904">
            <w:r>
              <w:t>Г</w:t>
            </w:r>
            <w:r w:rsidRPr="006014A5">
              <w:t xml:space="preserve">. </w:t>
            </w:r>
            <w:r w:rsidRPr="00E32446">
              <w:rPr>
                <w:lang w:val="en-US"/>
              </w:rPr>
              <w:t>Vive</w:t>
            </w:r>
            <w:r w:rsidRPr="006014A5">
              <w:t xml:space="preserve">, </w:t>
            </w:r>
            <w:r w:rsidRPr="00E32446">
              <w:rPr>
                <w:lang w:val="en-US"/>
              </w:rPr>
              <w:t>valeque</w:t>
            </w:r>
            <w:r w:rsidRPr="006014A5">
              <w:t>.</w:t>
            </w:r>
          </w:p>
          <w:p w:rsidR="0075343F" w:rsidRPr="00705633" w:rsidRDefault="0075343F" w:rsidP="00553904">
            <w:r w:rsidRPr="00381029">
              <w:t>1</w:t>
            </w:r>
            <w:r>
              <w:t>) По доброй воле;</w:t>
            </w:r>
          </w:p>
          <w:p w:rsidR="0075343F" w:rsidRDefault="0075343F" w:rsidP="00553904">
            <w:r>
              <w:t>2</w:t>
            </w:r>
            <w:r w:rsidRPr="00705633">
              <w:t xml:space="preserve">) </w:t>
            </w:r>
            <w:r>
              <w:t>О времена, о нравы;</w:t>
            </w:r>
          </w:p>
          <w:p w:rsidR="0075343F" w:rsidRDefault="0075343F" w:rsidP="00553904">
            <w:r>
              <w:t>3) Живи и здравствуй.</w:t>
            </w:r>
          </w:p>
          <w:p w:rsidR="0075343F" w:rsidRPr="00705633" w:rsidRDefault="0075343F" w:rsidP="00284D5B">
            <w:r>
              <w:t>4) Университет.</w:t>
            </w:r>
          </w:p>
        </w:tc>
        <w:tc>
          <w:tcPr>
            <w:tcW w:w="4785" w:type="dxa"/>
          </w:tcPr>
          <w:p w:rsidR="0075343F" w:rsidRDefault="0075343F" w:rsidP="00553904">
            <w:r>
              <w:t>А.-2</w:t>
            </w:r>
          </w:p>
          <w:p w:rsidR="0075343F" w:rsidRDefault="0075343F" w:rsidP="00553904">
            <w:r>
              <w:t>Б.-4</w:t>
            </w:r>
          </w:p>
          <w:p w:rsidR="0075343F" w:rsidRDefault="0075343F" w:rsidP="00553904">
            <w:r>
              <w:t>В.-1</w:t>
            </w:r>
          </w:p>
          <w:p w:rsidR="0075343F" w:rsidRPr="00705633" w:rsidRDefault="0075343F" w:rsidP="00553904">
            <w:r>
              <w:t>Г.-3</w:t>
            </w:r>
          </w:p>
        </w:tc>
      </w:tr>
    </w:tbl>
    <w:p w:rsidR="0075343F" w:rsidRPr="00381029" w:rsidRDefault="0075343F">
      <w:pPr>
        <w:rPr>
          <w:sz w:val="28"/>
          <w:szCs w:val="28"/>
        </w:rPr>
      </w:pPr>
    </w:p>
    <w:sectPr w:rsidR="0075343F" w:rsidRPr="00381029" w:rsidSect="008B34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1029"/>
    <w:rsid w:val="00043DB2"/>
    <w:rsid w:val="0009218D"/>
    <w:rsid w:val="000F36FD"/>
    <w:rsid w:val="00284D5B"/>
    <w:rsid w:val="00294B18"/>
    <w:rsid w:val="00381029"/>
    <w:rsid w:val="004844F2"/>
    <w:rsid w:val="004C5B54"/>
    <w:rsid w:val="004F5C7A"/>
    <w:rsid w:val="00553904"/>
    <w:rsid w:val="005910DF"/>
    <w:rsid w:val="005B5ABB"/>
    <w:rsid w:val="006014A5"/>
    <w:rsid w:val="006943B1"/>
    <w:rsid w:val="006B7007"/>
    <w:rsid w:val="00705633"/>
    <w:rsid w:val="0075343F"/>
    <w:rsid w:val="008B34C2"/>
    <w:rsid w:val="00902DFB"/>
    <w:rsid w:val="00A31625"/>
    <w:rsid w:val="00AC5FA8"/>
    <w:rsid w:val="00AD0E4A"/>
    <w:rsid w:val="00AF3F65"/>
    <w:rsid w:val="00B56251"/>
    <w:rsid w:val="00CF6A99"/>
    <w:rsid w:val="00D11FB7"/>
    <w:rsid w:val="00D7066D"/>
    <w:rsid w:val="00D86511"/>
    <w:rsid w:val="00D872FF"/>
    <w:rsid w:val="00DD7771"/>
    <w:rsid w:val="00E32446"/>
    <w:rsid w:val="00EA512D"/>
    <w:rsid w:val="00ED5425"/>
    <w:rsid w:val="00F64D9C"/>
    <w:rsid w:val="00FE74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102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81029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124</TotalTime>
  <Pages>4</Pages>
  <Words>835</Words>
  <Characters>4763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Кувалда</dc:creator>
  <cp:keywords/>
  <dc:description/>
  <cp:lastModifiedBy>resepkin</cp:lastModifiedBy>
  <cp:revision>9</cp:revision>
  <cp:lastPrinted>2012-10-19T05:24:00Z</cp:lastPrinted>
  <dcterms:created xsi:type="dcterms:W3CDTF">2012-10-19T03:35:00Z</dcterms:created>
  <dcterms:modified xsi:type="dcterms:W3CDTF">2012-11-01T07:40:00Z</dcterms:modified>
</cp:coreProperties>
</file>